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33694E" w:rsidTr="0033694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4E" w:rsidRDefault="0033694E" w:rsidP="000D3926">
            <w:r>
              <w:t>Приложение 11</w:t>
            </w:r>
          </w:p>
        </w:tc>
      </w:tr>
      <w:tr w:rsidR="0033694E" w:rsidTr="0033694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4E" w:rsidRDefault="0033694E" w:rsidP="000D392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3694E" w:rsidTr="0033694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4E" w:rsidRPr="0000585B" w:rsidRDefault="00B3171B" w:rsidP="0000585B">
            <w:r>
              <w:t>о</w:t>
            </w:r>
            <w:r w:rsidR="0033694E">
              <w:t>т</w:t>
            </w:r>
            <w:r w:rsidR="00243225">
              <w:t xml:space="preserve"> </w:t>
            </w:r>
            <w:r w:rsidR="0000585B">
              <w:t>27.09.2018</w:t>
            </w:r>
            <w:r w:rsidR="0033694E">
              <w:t xml:space="preserve"> №</w:t>
            </w:r>
            <w:r w:rsidR="00243225">
              <w:t xml:space="preserve"> </w:t>
            </w:r>
            <w:r w:rsidR="0000585B">
              <w:t>40-295</w:t>
            </w:r>
            <w:r w:rsidR="0033694E">
              <w:t xml:space="preserve"> </w:t>
            </w:r>
            <w:r w:rsidR="0033694E" w:rsidRPr="0000585B">
              <w:t xml:space="preserve"> </w:t>
            </w:r>
          </w:p>
        </w:tc>
      </w:tr>
      <w:tr w:rsidR="0033694E" w:rsidTr="0033694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</w:tr>
      <w:tr w:rsidR="0033694E" w:rsidTr="0033694E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Программа муниципальных заимствований на 2018 год и на плановый период 2019 и 2020 годов</w:t>
            </w:r>
          </w:p>
        </w:tc>
      </w:tr>
      <w:tr w:rsidR="0033694E" w:rsidTr="0033694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94E" w:rsidRDefault="0033694E" w:rsidP="000D3926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94E" w:rsidRDefault="0033694E" w:rsidP="000D3926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94E" w:rsidRDefault="0033694E" w:rsidP="000D3926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94E" w:rsidRDefault="0033694E" w:rsidP="000D3926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94E" w:rsidRDefault="0033694E" w:rsidP="000D3926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94E" w:rsidRDefault="0033694E" w:rsidP="000D3926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94E" w:rsidRDefault="0033694E" w:rsidP="000D3926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94E" w:rsidRDefault="0033694E" w:rsidP="000D3926">
            <w:pPr>
              <w:jc w:val="center"/>
            </w:pPr>
          </w:p>
        </w:tc>
      </w:tr>
      <w:tr w:rsidR="0033694E" w:rsidTr="0033694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тыс. руб.</w:t>
            </w:r>
          </w:p>
        </w:tc>
      </w:tr>
      <w:tr w:rsidR="0033694E" w:rsidTr="0033694E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2018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2019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2020 год</w:t>
            </w:r>
          </w:p>
        </w:tc>
      </w:tr>
      <w:tr w:rsidR="0033694E" w:rsidTr="0033694E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94E" w:rsidRDefault="0033694E" w:rsidP="000D3926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33694E" w:rsidRPr="0033694E" w:rsidRDefault="0033694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33694E" w:rsidTr="0033694E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4E" w:rsidRDefault="0033694E" w:rsidP="000D3926">
            <w:pPr>
              <w:jc w:val="center"/>
            </w:pPr>
            <w:r>
              <w:t>8</w:t>
            </w:r>
          </w:p>
        </w:tc>
      </w:tr>
      <w:tr w:rsidR="0033694E" w:rsidTr="0033694E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3694E" w:rsidRDefault="0033694E" w:rsidP="000D3926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3694E" w:rsidRDefault="0033694E" w:rsidP="000D3926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2 821 000,0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2 602 000,0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2 170 000,0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2 170 000,0</w:t>
            </w:r>
          </w:p>
        </w:tc>
      </w:tr>
      <w:tr w:rsidR="0033694E" w:rsidTr="0033694E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3694E" w:rsidRDefault="0033694E" w:rsidP="000D3926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3694E" w:rsidRDefault="0033694E" w:rsidP="000D3926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1 130 000,0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1 130 000,0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1 100 000,0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1 100 000,0</w:t>
            </w:r>
          </w:p>
        </w:tc>
      </w:tr>
      <w:tr w:rsidR="0033694E" w:rsidTr="0033694E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3 951 000,0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3 732 000,0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3 270 000,0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pPr>
              <w:jc w:val="right"/>
            </w:pPr>
            <w:r>
              <w:t>3 270 000,0</w:t>
            </w:r>
          </w:p>
        </w:tc>
      </w:tr>
      <w:tr w:rsidR="0033694E" w:rsidTr="0033694E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</w:tr>
      <w:tr w:rsidR="0033694E" w:rsidTr="0033694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4E" w:rsidRDefault="0033694E" w:rsidP="000D3926"/>
        </w:tc>
      </w:tr>
    </w:tbl>
    <w:p w:rsidR="00E2598B" w:rsidRPr="0033694E" w:rsidRDefault="00E2598B" w:rsidP="0033694E"/>
    <w:sectPr w:rsidR="00E2598B" w:rsidRPr="0033694E" w:rsidSect="0033694E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F5C" w:rsidRDefault="00B22F5C" w:rsidP="0033694E">
      <w:r>
        <w:separator/>
      </w:r>
    </w:p>
  </w:endnote>
  <w:endnote w:type="continuationSeparator" w:id="1">
    <w:p w:rsidR="00B22F5C" w:rsidRDefault="00B22F5C" w:rsidP="00336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F5C" w:rsidRDefault="00B22F5C" w:rsidP="0033694E">
      <w:r>
        <w:separator/>
      </w:r>
    </w:p>
  </w:footnote>
  <w:footnote w:type="continuationSeparator" w:id="1">
    <w:p w:rsidR="00B22F5C" w:rsidRDefault="00B22F5C" w:rsidP="00336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94E" w:rsidRDefault="003B4879" w:rsidP="006101E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369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694E" w:rsidRDefault="003369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94E" w:rsidRDefault="003B4879" w:rsidP="006101E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369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3694E">
      <w:rPr>
        <w:rStyle w:val="a7"/>
        <w:noProof/>
      </w:rPr>
      <w:t>1</w:t>
    </w:r>
    <w:r>
      <w:rPr>
        <w:rStyle w:val="a7"/>
      </w:rPr>
      <w:fldChar w:fldCharType="end"/>
    </w:r>
  </w:p>
  <w:p w:rsidR="0033694E" w:rsidRDefault="0033694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33694E"/>
    <w:rsid w:val="0000585B"/>
    <w:rsid w:val="00243225"/>
    <w:rsid w:val="002C3F39"/>
    <w:rsid w:val="0033694E"/>
    <w:rsid w:val="003B4879"/>
    <w:rsid w:val="004A0605"/>
    <w:rsid w:val="005543CB"/>
    <w:rsid w:val="00621167"/>
    <w:rsid w:val="006808C6"/>
    <w:rsid w:val="00743151"/>
    <w:rsid w:val="007A250C"/>
    <w:rsid w:val="00A24CAF"/>
    <w:rsid w:val="00A5658B"/>
    <w:rsid w:val="00AB1BA5"/>
    <w:rsid w:val="00B22F5C"/>
    <w:rsid w:val="00B3171B"/>
    <w:rsid w:val="00B912FD"/>
    <w:rsid w:val="00BF296D"/>
    <w:rsid w:val="00C07085"/>
    <w:rsid w:val="00E2598B"/>
    <w:rsid w:val="00F6400A"/>
    <w:rsid w:val="00F97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369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694E"/>
  </w:style>
  <w:style w:type="paragraph" w:styleId="a5">
    <w:name w:val="footer"/>
    <w:basedOn w:val="a"/>
    <w:link w:val="a6"/>
    <w:uiPriority w:val="99"/>
    <w:semiHidden/>
    <w:unhideWhenUsed/>
    <w:rsid w:val="003369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3694E"/>
  </w:style>
  <w:style w:type="character" w:styleId="a7">
    <w:name w:val="page number"/>
    <w:basedOn w:val="a0"/>
    <w:uiPriority w:val="99"/>
    <w:semiHidden/>
    <w:unhideWhenUsed/>
    <w:rsid w:val="003369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7</cp:revision>
  <dcterms:created xsi:type="dcterms:W3CDTF">2018-09-14T10:22:00Z</dcterms:created>
  <dcterms:modified xsi:type="dcterms:W3CDTF">2018-09-27T11:42:00Z</dcterms:modified>
</cp:coreProperties>
</file>